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D0A85" w:rsidRPr="001D0A85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Σωληνάρια αιμοληψίας</w:t>
            </w:r>
          </w:p>
        </w:tc>
      </w:tr>
      <w:tr w:rsidR="001D0A85" w:rsidRPr="001D0A85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D0A85" w:rsidRPr="001D0A85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D0A85" w:rsidRPr="001D0A85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D0A85" w:rsidRPr="001D0A85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Χωρητικότητα 10</w:t>
            </w:r>
            <w:r w:rsidRPr="001D0A8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D0A85" w:rsidRPr="001D0A85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Χρώμα πώματος κόκκινο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D0A85" w:rsidRPr="001D0A85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Είναι αποστειρωμένα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1D0A85" w:rsidRPr="001D0A85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Δεν περιέχουν αντιπηκτικό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1D0A85" w:rsidRPr="001D0A85" w:rsidTr="00511306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Έχουν επιταχυντή πήξεως ψεκασμένο στα τοιχώματα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1D0A85" w:rsidRPr="001D0A85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Συσκευασία των 100τμχ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1D0A85" w:rsidRPr="001D0A85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0A8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0A8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D0A85" w:rsidRPr="001D0A85" w:rsidRDefault="001D0A85" w:rsidP="001D0A8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D0A8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D0A85" w:rsidRDefault="00B43CAA" w:rsidP="001D0A85">
      <w:bookmarkStart w:id="0" w:name="_GoBack"/>
      <w:bookmarkEnd w:id="0"/>
    </w:p>
    <w:sectPr w:rsidR="00B43CAA" w:rsidRPr="001D0A8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D0A85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1</TotalTime>
  <Pages>1</Pages>
  <Words>61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2025-12-01T08:42:00Z</dcterms:created>
  <dcterms:modified xsi:type="dcterms:W3CDTF">2025-12-01T08:42:00Z</dcterms:modified>
</cp:coreProperties>
</file>